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C145A" w14:textId="77777777" w:rsidR="001F5176" w:rsidRDefault="001F5176" w:rsidP="001F51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PHILYP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075A04F" w14:textId="77777777" w:rsidR="001F5176" w:rsidRDefault="001F5176" w:rsidP="001F5176">
      <w:pPr>
        <w:pStyle w:val="NoSpacing"/>
        <w:rPr>
          <w:rFonts w:cs="Times New Roman"/>
          <w:szCs w:val="24"/>
        </w:rPr>
      </w:pPr>
    </w:p>
    <w:p w14:paraId="0B93A17D" w14:textId="77777777" w:rsidR="001F5176" w:rsidRDefault="001F5176" w:rsidP="001F5176">
      <w:pPr>
        <w:pStyle w:val="NoSpacing"/>
        <w:rPr>
          <w:rFonts w:cs="Times New Roman"/>
          <w:szCs w:val="24"/>
        </w:rPr>
      </w:pPr>
    </w:p>
    <w:p w14:paraId="39A6E106" w14:textId="77777777" w:rsidR="001F5176" w:rsidRDefault="001F5176" w:rsidP="001F51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Adam Fuller of Oundle,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(q.v.),</w:t>
      </w:r>
    </w:p>
    <w:p w14:paraId="521367E3" w14:textId="77777777" w:rsidR="001F5176" w:rsidRDefault="001F5176" w:rsidP="001F51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4D855EF5" w14:textId="77777777" w:rsidR="001F5176" w:rsidRDefault="001F5176" w:rsidP="001F51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098C1A3" w14:textId="77777777" w:rsidR="001F5176" w:rsidRDefault="001F5176" w:rsidP="001F5176">
      <w:pPr>
        <w:pStyle w:val="NoSpacing"/>
        <w:rPr>
          <w:rFonts w:cs="Times New Roman"/>
          <w:szCs w:val="24"/>
        </w:rPr>
      </w:pPr>
    </w:p>
    <w:p w14:paraId="4F493B84" w14:textId="77777777" w:rsidR="001F5176" w:rsidRDefault="001F5176" w:rsidP="001F5176">
      <w:pPr>
        <w:pStyle w:val="NoSpacing"/>
        <w:rPr>
          <w:rFonts w:cs="Times New Roman"/>
          <w:szCs w:val="24"/>
        </w:rPr>
      </w:pPr>
    </w:p>
    <w:p w14:paraId="477D24B9" w14:textId="77777777" w:rsidR="001F5176" w:rsidRDefault="001F5176" w:rsidP="001F51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0F1BDF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7895" w14:textId="77777777" w:rsidR="001F5176" w:rsidRDefault="001F5176" w:rsidP="009139A6">
      <w:r>
        <w:separator/>
      </w:r>
    </w:p>
  </w:endnote>
  <w:endnote w:type="continuationSeparator" w:id="0">
    <w:p w14:paraId="554E04E4" w14:textId="77777777" w:rsidR="001F5176" w:rsidRDefault="001F51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CA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98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60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BE79D" w14:textId="77777777" w:rsidR="001F5176" w:rsidRDefault="001F5176" w:rsidP="009139A6">
      <w:r>
        <w:separator/>
      </w:r>
    </w:p>
  </w:footnote>
  <w:footnote w:type="continuationSeparator" w:id="0">
    <w:p w14:paraId="071C8B3C" w14:textId="77777777" w:rsidR="001F5176" w:rsidRDefault="001F51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1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EE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FC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176"/>
    <w:rsid w:val="000666E0"/>
    <w:rsid w:val="001F517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69C1C"/>
  <w15:chartTrackingRefBased/>
  <w15:docId w15:val="{589553BB-096B-42B4-BFE3-F71B9678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51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2023-02-23T22:24:00Z</dcterms:created>
  <dcterms:modified xsi:type="dcterms:W3CDTF">2023-02-23T22:24:00Z</dcterms:modified>
</cp:coreProperties>
</file>